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4E7A51FB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9C6D69" w:rsidRPr="009C6D69">
        <w:rPr>
          <w:rFonts w:cs="Arial"/>
          <w:noProof w:val="0"/>
          <w:sz w:val="22"/>
          <w:szCs w:val="22"/>
        </w:rPr>
        <w:t>R1-2205214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40E417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156B" w:rsidRPr="006F63D2">
        <w:rPr>
          <w:rFonts w:ascii="Arial" w:hAnsi="Arial" w:cs="Arial"/>
          <w:b/>
          <w:sz w:val="22"/>
          <w:szCs w:val="22"/>
        </w:rPr>
        <w:t>DRAFT</w:t>
      </w:r>
      <w:r w:rsidR="0062156B">
        <w:rPr>
          <w:rFonts w:ascii="Arial" w:hAnsi="Arial" w:cs="Arial"/>
          <w:b/>
          <w:sz w:val="22"/>
          <w:szCs w:val="22"/>
        </w:rPr>
        <w:t xml:space="preserve"> </w:t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D22DA" w:rsidRPr="00AD22DA">
        <w:rPr>
          <w:rFonts w:ascii="Arial" w:hAnsi="Arial" w:cs="Arial"/>
          <w:b/>
          <w:sz w:val="22"/>
          <w:szCs w:val="22"/>
        </w:rPr>
        <w:t>HARQ process for MCCH and Broadcast MTCH(s)</w:t>
      </w:r>
    </w:p>
    <w:p w14:paraId="5716F47E" w14:textId="0A787B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2D5E" w:rsidRPr="00F12D5E">
        <w:rPr>
          <w:rFonts w:ascii="Arial" w:hAnsi="Arial" w:cs="Arial"/>
          <w:b/>
          <w:bCs/>
          <w:sz w:val="22"/>
          <w:szCs w:val="22"/>
        </w:rPr>
        <w:t>R1-2203044</w:t>
      </w:r>
      <w:r w:rsidR="00F12D5E">
        <w:rPr>
          <w:rFonts w:ascii="Arial" w:hAnsi="Arial" w:cs="Arial"/>
          <w:b/>
          <w:bCs/>
          <w:sz w:val="22"/>
          <w:szCs w:val="22"/>
        </w:rPr>
        <w:t xml:space="preserve"> 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>(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R2-2204017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 xml:space="preserve">) 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LS on HARQ process for MCCH and Broadcast MTCH(s)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26FCAA90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A2C07">
        <w:rPr>
          <w:rFonts w:ascii="Arial" w:hAnsi="Arial" w:cs="Arial"/>
          <w:b/>
          <w:sz w:val="22"/>
          <w:szCs w:val="22"/>
        </w:rPr>
        <w:t>BBC [</w:t>
      </w:r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  <w:r w:rsidR="000A2C07">
        <w:rPr>
          <w:rFonts w:ascii="Arial" w:hAnsi="Arial" w:cs="Arial"/>
          <w:b/>
          <w:sz w:val="22"/>
          <w:szCs w:val="22"/>
        </w:rPr>
        <w:t>]</w:t>
      </w:r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7FD32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4EF22" w14:textId="7910EA86" w:rsidR="00DC25E7" w:rsidRDefault="00F23A62" w:rsidP="00DC25E7">
      <w:r w:rsidRPr="00F23A62">
        <w:t xml:space="preserve">RAN1 would like to thank RAN2 for the </w:t>
      </w:r>
      <w:r>
        <w:t xml:space="preserve">LS </w:t>
      </w:r>
      <w:r w:rsidR="003B04A8" w:rsidRPr="003B04A8">
        <w:t>R1-2203044 (R2-2204017) on HARQ process for MCCH and Broadcast MTCH(s)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5C817D66" w14:textId="5518AF75" w:rsidR="0072631C" w:rsidRPr="0072631C" w:rsidRDefault="0072631C" w:rsidP="0072631C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  <w:r w:rsidRPr="0072631C">
        <w:rPr>
          <w:rFonts w:eastAsia="MS PGothic"/>
          <w:sz w:val="22"/>
          <w:szCs w:val="22"/>
          <w:lang w:eastAsia="en-US"/>
        </w:rPr>
        <w:t xml:space="preserve">from network perspective: </w:t>
      </w:r>
    </w:p>
    <w:p w14:paraId="6EB48825" w14:textId="77777777" w:rsidR="0072631C" w:rsidRPr="0072631C" w:rsidRDefault="0072631C" w:rsidP="0072631C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  <w:r w:rsidRPr="0072631C">
        <w:rPr>
          <w:rFonts w:eastAsia="MS PGothic"/>
          <w:sz w:val="22"/>
          <w:szCs w:val="22"/>
          <w:lang w:eastAsia="en-US"/>
        </w:rPr>
        <w:t>is possible to use a single HARQ process for MCCH and single HARQ process for MTCH(s).</w:t>
      </w:r>
    </w:p>
    <w:p w14:paraId="1ED7E855" w14:textId="77777777" w:rsidR="0072631C" w:rsidRPr="0072631C" w:rsidRDefault="0072631C" w:rsidP="0072631C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  <w:r w:rsidRPr="0072631C">
        <w:rPr>
          <w:rFonts w:eastAsia="MS PGothic"/>
          <w:sz w:val="22"/>
          <w:szCs w:val="22"/>
          <w:lang w:eastAsia="en-US"/>
        </w:rPr>
        <w:t xml:space="preserve">MCCH and MTCH(s) can share the same HARQ process. </w:t>
      </w:r>
    </w:p>
    <w:p w14:paraId="5BF8C624" w14:textId="66E947ED" w:rsidR="0072631C" w:rsidRDefault="0072631C" w:rsidP="0072631C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  <w:r w:rsidRPr="0072631C">
        <w:rPr>
          <w:rFonts w:eastAsia="MS PGothic"/>
          <w:sz w:val="22"/>
          <w:szCs w:val="22"/>
          <w:lang w:eastAsia="en-US"/>
        </w:rPr>
        <w:t>from UE perspective, it is up to the UE’s implementation whether the HARQ process for MCCH and the HARQ process for MTCH is the same or different.</w:t>
      </w: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proofErr w:type="gramStart"/>
      <w:r w:rsidR="00687C2A">
        <w:t>Aug</w:t>
      </w:r>
      <w:r w:rsidR="00E16075">
        <w:t>,</w:t>
      </w:r>
      <w:proofErr w:type="gramEnd"/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>19</w:t>
      </w:r>
      <w:proofErr w:type="gramStart"/>
      <w:r w:rsidR="00687C2A">
        <w:t xml:space="preserve">th </w:t>
      </w:r>
      <w:r w:rsidR="00201691">
        <w:t xml:space="preserve"> </w:t>
      </w:r>
      <w:r w:rsidR="00687C2A">
        <w:t>Oct</w:t>
      </w:r>
      <w:proofErr w:type="gramEnd"/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32C3F" w14:textId="77777777" w:rsidR="00175D52" w:rsidRDefault="00175D52">
      <w:pPr>
        <w:spacing w:after="0"/>
      </w:pPr>
      <w:r>
        <w:separator/>
      </w:r>
    </w:p>
  </w:endnote>
  <w:endnote w:type="continuationSeparator" w:id="0">
    <w:p w14:paraId="0E14A520" w14:textId="77777777" w:rsidR="00175D52" w:rsidRDefault="00175D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6CF55" w14:textId="77777777" w:rsidR="00175D52" w:rsidRDefault="00175D52">
      <w:pPr>
        <w:spacing w:after="0"/>
      </w:pPr>
      <w:r>
        <w:separator/>
      </w:r>
    </w:p>
  </w:footnote>
  <w:footnote w:type="continuationSeparator" w:id="0">
    <w:p w14:paraId="3F4CAADE" w14:textId="77777777" w:rsidR="00175D52" w:rsidRDefault="00175D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7"/>
  </w:num>
  <w:num w:numId="2" w16cid:durableId="2067412976">
    <w:abstractNumId w:val="14"/>
  </w:num>
  <w:num w:numId="3" w16cid:durableId="1880706738">
    <w:abstractNumId w:val="11"/>
  </w:num>
  <w:num w:numId="4" w16cid:durableId="1796555766">
    <w:abstractNumId w:val="3"/>
  </w:num>
  <w:num w:numId="5" w16cid:durableId="1252810581">
    <w:abstractNumId w:val="18"/>
  </w:num>
  <w:num w:numId="6" w16cid:durableId="1931699723">
    <w:abstractNumId w:val="15"/>
  </w:num>
  <w:num w:numId="7" w16cid:durableId="75826108">
    <w:abstractNumId w:val="7"/>
  </w:num>
  <w:num w:numId="8" w16cid:durableId="411515712">
    <w:abstractNumId w:val="8"/>
  </w:num>
  <w:num w:numId="9" w16cid:durableId="35591068">
    <w:abstractNumId w:val="6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2"/>
  </w:num>
  <w:num w:numId="13" w16cid:durableId="1796941338">
    <w:abstractNumId w:val="13"/>
  </w:num>
  <w:num w:numId="14" w16cid:durableId="43993572">
    <w:abstractNumId w:val="1"/>
  </w:num>
  <w:num w:numId="15" w16cid:durableId="1277059284">
    <w:abstractNumId w:val="10"/>
  </w:num>
  <w:num w:numId="16" w16cid:durableId="620460416">
    <w:abstractNumId w:val="10"/>
  </w:num>
  <w:num w:numId="17" w16cid:durableId="414011197">
    <w:abstractNumId w:val="0"/>
  </w:num>
  <w:num w:numId="18" w16cid:durableId="1793748417">
    <w:abstractNumId w:val="16"/>
  </w:num>
  <w:num w:numId="19" w16cid:durableId="1096175502">
    <w:abstractNumId w:val="5"/>
  </w:num>
  <w:num w:numId="20" w16cid:durableId="428935002">
    <w:abstractNumId w:val="9"/>
  </w:num>
  <w:num w:numId="21" w16cid:durableId="159470806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46B"/>
    <w:rsid w:val="000A2C07"/>
    <w:rsid w:val="000A394C"/>
    <w:rsid w:val="000B5103"/>
    <w:rsid w:val="000F6242"/>
    <w:rsid w:val="00147FB6"/>
    <w:rsid w:val="00175D52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B370C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D37B8"/>
    <w:rsid w:val="005D6188"/>
    <w:rsid w:val="00613478"/>
    <w:rsid w:val="00620CD6"/>
    <w:rsid w:val="0062156B"/>
    <w:rsid w:val="00627B60"/>
    <w:rsid w:val="006311EB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707F5"/>
    <w:rsid w:val="00884CB7"/>
    <w:rsid w:val="008B4F59"/>
    <w:rsid w:val="008C7552"/>
    <w:rsid w:val="008D772F"/>
    <w:rsid w:val="008F0576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C6D69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Vargas</cp:lastModifiedBy>
  <cp:revision>3</cp:revision>
  <cp:lastPrinted>2002-04-23T07:10:00Z</cp:lastPrinted>
  <dcterms:created xsi:type="dcterms:W3CDTF">2022-05-12T22:04:00Z</dcterms:created>
  <dcterms:modified xsi:type="dcterms:W3CDTF">2022-05-12T22:04:00Z</dcterms:modified>
</cp:coreProperties>
</file>